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5B54" w:rsidRDefault="00E85B54" w:rsidP="00E85B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KYRKEBY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85B54" w:rsidRDefault="00E85B54" w:rsidP="00E85B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Leicester. Husbandman and fishmonger.</w:t>
      </w:r>
    </w:p>
    <w:p w:rsidR="00E85B54" w:rsidRDefault="00E85B54" w:rsidP="00E85B54">
      <w:pPr>
        <w:rPr>
          <w:rFonts w:ascii="Times New Roman" w:hAnsi="Times New Roman" w:cs="Times New Roman"/>
        </w:rPr>
      </w:pPr>
    </w:p>
    <w:p w:rsidR="00E85B54" w:rsidRDefault="00E85B54" w:rsidP="00E85B54">
      <w:pPr>
        <w:rPr>
          <w:rFonts w:ascii="Times New Roman" w:hAnsi="Times New Roman" w:cs="Times New Roman"/>
        </w:rPr>
      </w:pPr>
    </w:p>
    <w:p w:rsidR="00E85B54" w:rsidRDefault="00E85B54" w:rsidP="00E85B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Walter </w:t>
      </w:r>
      <w:proofErr w:type="spellStart"/>
      <w:r>
        <w:rPr>
          <w:rFonts w:ascii="Times New Roman" w:hAnsi="Times New Roman" w:cs="Times New Roman"/>
        </w:rPr>
        <w:t>Irelond</w:t>
      </w:r>
      <w:proofErr w:type="spellEnd"/>
      <w:r>
        <w:rPr>
          <w:rFonts w:ascii="Times New Roman" w:hAnsi="Times New Roman" w:cs="Times New Roman"/>
        </w:rPr>
        <w:t>, King’s Armourer(q.v.), brought a plaint of debt against him.</w:t>
      </w:r>
    </w:p>
    <w:p w:rsidR="00E85B54" w:rsidRDefault="00E85B54" w:rsidP="00E85B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E338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E85B54" w:rsidRDefault="00E85B54" w:rsidP="00E85B54">
      <w:pPr>
        <w:rPr>
          <w:rFonts w:ascii="Times New Roman" w:hAnsi="Times New Roman" w:cs="Times New Roman"/>
        </w:rPr>
      </w:pPr>
    </w:p>
    <w:p w:rsidR="00E85B54" w:rsidRDefault="00E85B54" w:rsidP="00E85B54">
      <w:pPr>
        <w:rPr>
          <w:rFonts w:ascii="Times New Roman" w:hAnsi="Times New Roman" w:cs="Times New Roman"/>
        </w:rPr>
      </w:pPr>
    </w:p>
    <w:p w:rsidR="00E85B54" w:rsidRDefault="00E85B54" w:rsidP="00E85B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February 2018</w:t>
      </w:r>
    </w:p>
    <w:p w:rsidR="006B2F86" w:rsidRPr="00E71FC3" w:rsidRDefault="00E85B5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5B54" w:rsidRDefault="00E85B54" w:rsidP="00E71FC3">
      <w:r>
        <w:separator/>
      </w:r>
    </w:p>
  </w:endnote>
  <w:endnote w:type="continuationSeparator" w:id="0">
    <w:p w:rsidR="00E85B54" w:rsidRDefault="00E85B5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5B54" w:rsidRDefault="00E85B54" w:rsidP="00E71FC3">
      <w:r>
        <w:separator/>
      </w:r>
    </w:p>
  </w:footnote>
  <w:footnote w:type="continuationSeparator" w:id="0">
    <w:p w:rsidR="00E85B54" w:rsidRDefault="00E85B5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B5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85B54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000FD6-E1D7-4B31-894D-1E0D1D7BE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5B5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85B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2018-02-28T22:25:00Z</dcterms:created>
  <dcterms:modified xsi:type="dcterms:W3CDTF">2018-02-28T22:26:00Z</dcterms:modified>
</cp:coreProperties>
</file>